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39E23" w14:textId="128791E4" w:rsidR="006B2F86" w:rsidRDefault="00BF4E9C" w:rsidP="00E71FC3">
      <w:pPr>
        <w:pStyle w:val="NoSpacing"/>
      </w:pPr>
      <w:r>
        <w:rPr>
          <w:u w:val="single"/>
        </w:rPr>
        <w:t>Edward CRAVEN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14:paraId="75F49DBC" w14:textId="26C0BB05" w:rsidR="00BF4E9C" w:rsidRDefault="00BF4E9C" w:rsidP="00E71FC3">
      <w:pPr>
        <w:pStyle w:val="NoSpacing"/>
      </w:pPr>
      <w:r>
        <w:t>of York. Spurrier.</w:t>
      </w:r>
    </w:p>
    <w:p w14:paraId="4AD37C24" w14:textId="2E4E5C4D" w:rsidR="00BF4E9C" w:rsidRDefault="00BF4E9C" w:rsidP="00E71FC3">
      <w:pPr>
        <w:pStyle w:val="NoSpacing"/>
      </w:pPr>
    </w:p>
    <w:p w14:paraId="0F37CD0B" w14:textId="6AC1D504" w:rsidR="00BF4E9C" w:rsidRDefault="00BF4E9C" w:rsidP="00E71FC3">
      <w:pPr>
        <w:pStyle w:val="NoSpacing"/>
      </w:pPr>
    </w:p>
    <w:p w14:paraId="2915F93C" w14:textId="2DAD4F05" w:rsidR="00BF4E9C" w:rsidRDefault="00BF4E9C" w:rsidP="00E71FC3">
      <w:pPr>
        <w:pStyle w:val="NoSpacing"/>
      </w:pPr>
      <w:r>
        <w:t>Son of Thomas Craven, vintner(q.v.).   (R.F.Y. p.217)</w:t>
      </w:r>
    </w:p>
    <w:p w14:paraId="6CBD416A" w14:textId="33836E1A" w:rsidR="00BF4E9C" w:rsidRDefault="00BF4E9C" w:rsidP="00E71FC3">
      <w:pPr>
        <w:pStyle w:val="NoSpacing"/>
      </w:pPr>
    </w:p>
    <w:p w14:paraId="5423B92E" w14:textId="7983FC77" w:rsidR="00BF4E9C" w:rsidRDefault="00BF4E9C" w:rsidP="00E71FC3">
      <w:pPr>
        <w:pStyle w:val="NoSpacing"/>
      </w:pPr>
    </w:p>
    <w:p w14:paraId="57794A81" w14:textId="63C991E2" w:rsidR="00BF4E9C" w:rsidRDefault="00BF4E9C" w:rsidP="00E71FC3">
      <w:pPr>
        <w:pStyle w:val="NoSpacing"/>
      </w:pPr>
      <w:r>
        <w:tab/>
        <w:t>1492</w:t>
      </w:r>
      <w:r>
        <w:tab/>
        <w:t>He became a Freeman by patrimony.   (ibid.)</w:t>
      </w:r>
    </w:p>
    <w:p w14:paraId="46EE73ED" w14:textId="44E2295C" w:rsidR="00BF4E9C" w:rsidRDefault="00BF4E9C" w:rsidP="00E71FC3">
      <w:pPr>
        <w:pStyle w:val="NoSpacing"/>
      </w:pPr>
    </w:p>
    <w:p w14:paraId="3359753B" w14:textId="09F324DD" w:rsidR="00BF4E9C" w:rsidRDefault="00BF4E9C" w:rsidP="00E71FC3">
      <w:pPr>
        <w:pStyle w:val="NoSpacing"/>
      </w:pPr>
    </w:p>
    <w:p w14:paraId="4FD9F040" w14:textId="58896461" w:rsidR="00BF4E9C" w:rsidRPr="00BF4E9C" w:rsidRDefault="00BF4E9C" w:rsidP="00E71FC3">
      <w:pPr>
        <w:pStyle w:val="NoSpacing"/>
      </w:pPr>
      <w:r>
        <w:t>4 July 2019</w:t>
      </w:r>
      <w:bookmarkStart w:id="0" w:name="_GoBack"/>
      <w:bookmarkEnd w:id="0"/>
    </w:p>
    <w:sectPr w:rsidR="00BF4E9C" w:rsidRPr="00BF4E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49628" w14:textId="77777777" w:rsidR="00BF4E9C" w:rsidRDefault="00BF4E9C" w:rsidP="00E71FC3">
      <w:pPr>
        <w:spacing w:after="0" w:line="240" w:lineRule="auto"/>
      </w:pPr>
      <w:r>
        <w:separator/>
      </w:r>
    </w:p>
  </w:endnote>
  <w:endnote w:type="continuationSeparator" w:id="0">
    <w:p w14:paraId="2063DD25" w14:textId="77777777" w:rsidR="00BF4E9C" w:rsidRDefault="00BF4E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F04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23C0A" w14:textId="77777777" w:rsidR="00BF4E9C" w:rsidRDefault="00BF4E9C" w:rsidP="00E71FC3">
      <w:pPr>
        <w:spacing w:after="0" w:line="240" w:lineRule="auto"/>
      </w:pPr>
      <w:r>
        <w:separator/>
      </w:r>
    </w:p>
  </w:footnote>
  <w:footnote w:type="continuationSeparator" w:id="0">
    <w:p w14:paraId="50797E7E" w14:textId="77777777" w:rsidR="00BF4E9C" w:rsidRDefault="00BF4E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9C"/>
    <w:rsid w:val="001A7C09"/>
    <w:rsid w:val="00577BD5"/>
    <w:rsid w:val="00656CBA"/>
    <w:rsid w:val="006A1F77"/>
    <w:rsid w:val="00733BE7"/>
    <w:rsid w:val="00AB52E8"/>
    <w:rsid w:val="00B16D3F"/>
    <w:rsid w:val="00BB41AC"/>
    <w:rsid w:val="00BF4E9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EBA56"/>
  <w15:chartTrackingRefBased/>
  <w15:docId w15:val="{65EE0E29-6FB0-481C-B69F-0F19D102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2019-07-04T20:20:00Z</dcterms:created>
  <dcterms:modified xsi:type="dcterms:W3CDTF">2019-07-04T20:22:00Z</dcterms:modified>
</cp:coreProperties>
</file>